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053090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51053093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53091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53092" w14:textId="77777777" w:rsidR="00C44B8B" w:rsidRPr="0052681C" w:rsidRDefault="006570AD" w:rsidP="00BA0A4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570AD">
              <w:rPr>
                <w:b/>
                <w:sz w:val="26"/>
                <w:szCs w:val="26"/>
              </w:rPr>
              <w:t>202A_186</w:t>
            </w:r>
          </w:p>
        </w:tc>
      </w:tr>
      <w:tr w:rsidR="00C44B8B" w:rsidRPr="0052681C" w14:paraId="51053096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53094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53095" w14:textId="77777777" w:rsidR="00C44B8B" w:rsidRPr="0052681C" w:rsidRDefault="004C4C6E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2032987</w:t>
            </w:r>
          </w:p>
        </w:tc>
      </w:tr>
    </w:tbl>
    <w:p w14:paraId="51053097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1053098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51053099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105309A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5105309B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5105309C" w14:textId="77777777" w:rsidR="00C44B8B" w:rsidRPr="0052681C" w:rsidRDefault="00C44B8B" w:rsidP="00C44B8B"/>
    <w:p w14:paraId="5105309D" w14:textId="77777777" w:rsidR="00C44B8B" w:rsidRPr="0052681C" w:rsidRDefault="00C44B8B" w:rsidP="00C44B8B"/>
    <w:p w14:paraId="5105309E" w14:textId="77777777" w:rsidR="00C44B8B" w:rsidRPr="0052681C" w:rsidRDefault="00C44B8B" w:rsidP="00C44B8B"/>
    <w:p w14:paraId="5105309F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510530A0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510530A1" w14:textId="77777777" w:rsidR="00612811" w:rsidRPr="00773CF8" w:rsidRDefault="008F79EC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4C4C6E" w:rsidRPr="00773CF8">
        <w:rPr>
          <w:b/>
          <w:sz w:val="26"/>
          <w:szCs w:val="26"/>
        </w:rPr>
        <w:t>Коромысло 2КУ-12-2</w:t>
      </w:r>
      <w:r>
        <w:rPr>
          <w:b/>
          <w:sz w:val="26"/>
          <w:szCs w:val="26"/>
        </w:rPr>
        <w:t>)</w:t>
      </w:r>
      <w:r w:rsidR="00773CF8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773CF8">
        <w:rPr>
          <w:b/>
          <w:sz w:val="26"/>
          <w:szCs w:val="26"/>
        </w:rPr>
        <w:t xml:space="preserve"> </w:t>
      </w:r>
      <w:r w:rsidR="00AA670B" w:rsidRPr="00773CF8">
        <w:rPr>
          <w:b/>
          <w:sz w:val="26"/>
          <w:szCs w:val="26"/>
          <w:u w:val="single"/>
        </w:rPr>
        <w:t>202</w:t>
      </w:r>
      <w:r w:rsidR="00AA670B" w:rsidRPr="00773CF8">
        <w:rPr>
          <w:b/>
          <w:sz w:val="26"/>
          <w:szCs w:val="26"/>
          <w:u w:val="single"/>
          <w:lang w:val="en-US"/>
        </w:rPr>
        <w:t>A</w:t>
      </w:r>
    </w:p>
    <w:p w14:paraId="510530A2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10530A3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10530A4" w14:textId="77777777" w:rsidR="00BA54E3" w:rsidRPr="00D32212" w:rsidRDefault="00DE2EFD" w:rsidP="00DE2EFD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426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641E44" w:rsidRPr="00D32212">
        <w:rPr>
          <w:sz w:val="24"/>
          <w:szCs w:val="24"/>
        </w:rPr>
        <w:t xml:space="preserve">Технические требования, характеристики </w:t>
      </w:r>
      <w:r w:rsidR="00770408" w:rsidRPr="00D32212">
        <w:rPr>
          <w:sz w:val="24"/>
          <w:szCs w:val="24"/>
        </w:rPr>
        <w:t>линейной арматуры и гасителей вибрации</w:t>
      </w:r>
      <w:r w:rsidR="004F4E9E" w:rsidRPr="00D32212">
        <w:rPr>
          <w:sz w:val="24"/>
          <w:szCs w:val="24"/>
        </w:rPr>
        <w:t xml:space="preserve"> должны соответствовать параметрам </w:t>
      </w:r>
      <w:r w:rsidRPr="00DE2EFD">
        <w:rPr>
          <w:sz w:val="24"/>
          <w:szCs w:val="24"/>
        </w:rPr>
        <w:t xml:space="preserve">ТУ 3449-112-00111120-95 </w:t>
      </w:r>
      <w:r>
        <w:rPr>
          <w:sz w:val="24"/>
          <w:szCs w:val="24"/>
        </w:rPr>
        <w:t>«</w:t>
      </w:r>
      <w:r w:rsidRPr="00DE2EFD">
        <w:rPr>
          <w:sz w:val="24"/>
          <w:szCs w:val="24"/>
        </w:rPr>
        <w:t>Коромысла универсальные</w:t>
      </w:r>
      <w:r w:rsidR="00BA54E3" w:rsidRPr="00D32212">
        <w:rPr>
          <w:sz w:val="24"/>
          <w:szCs w:val="24"/>
        </w:rPr>
        <w:t>».</w:t>
      </w:r>
    </w:p>
    <w:p w14:paraId="510530A5" w14:textId="77777777" w:rsidR="00BA54E3" w:rsidRDefault="001A4A99" w:rsidP="001A4A99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510530D8" wp14:editId="510530D9">
            <wp:extent cx="3415913" cy="2608028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7988" cy="26096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10530A6" w14:textId="77777777" w:rsidR="001A4A99" w:rsidRPr="0052681C" w:rsidRDefault="001A4A99" w:rsidP="001A4A99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510530DA" wp14:editId="510530DB">
            <wp:extent cx="4171286" cy="954156"/>
            <wp:effectExtent l="19050" t="0" r="664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3979" cy="954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10530A7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510530A8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510530A9" w14:textId="77777777" w:rsidR="00DE2EFD" w:rsidRPr="0052681C" w:rsidRDefault="00DE2EFD" w:rsidP="00DE2EF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510530A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10530A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10530A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510530AD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10530AE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не использовавшиеся ранее на </w:t>
      </w:r>
      <w:proofErr w:type="spellStart"/>
      <w:r w:rsidRPr="0052681C">
        <w:rPr>
          <w:sz w:val="24"/>
          <w:szCs w:val="24"/>
        </w:rPr>
        <w:t>энергообъектах</w:t>
      </w:r>
      <w:proofErr w:type="spellEnd"/>
      <w:r w:rsidRPr="0052681C">
        <w:rPr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10530AF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 w:rsidRPr="0052681C">
        <w:rPr>
          <w:sz w:val="24"/>
          <w:szCs w:val="24"/>
        </w:rPr>
        <w:t>Россети</w:t>
      </w:r>
      <w:proofErr w:type="spellEnd"/>
      <w:r w:rsidRPr="0052681C">
        <w:rPr>
          <w:sz w:val="24"/>
          <w:szCs w:val="24"/>
        </w:rPr>
        <w:t>»;</w:t>
      </w:r>
    </w:p>
    <w:p w14:paraId="510530B0" w14:textId="7B0E1718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 w:rsidR="007D4C6A">
        <w:rPr>
          <w:sz w:val="24"/>
          <w:szCs w:val="24"/>
        </w:rPr>
        <w:t>Россети</w:t>
      </w:r>
      <w:proofErr w:type="spellEnd"/>
      <w:r w:rsidRPr="0052681C">
        <w:rPr>
          <w:sz w:val="24"/>
          <w:szCs w:val="24"/>
        </w:rPr>
        <w:t>»;</w:t>
      </w:r>
    </w:p>
    <w:p w14:paraId="510530B1" w14:textId="2CF07B3A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95548A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510530B2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510530B3" w14:textId="77777777" w:rsidR="00DE0C6D" w:rsidRPr="0052681C" w:rsidRDefault="00843900" w:rsidP="00DE2EFD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510530B4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510530B5" w14:textId="77777777" w:rsidR="0052681C" w:rsidRPr="00B3276C" w:rsidRDefault="00DE2EFD" w:rsidP="00DE2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DE2EFD">
        <w:rPr>
          <w:sz w:val="24"/>
          <w:szCs w:val="24"/>
          <w:lang w:val="en-US"/>
        </w:rPr>
        <w:t xml:space="preserve">ТУ 3449-112-00111120-95 </w:t>
      </w:r>
      <w:r>
        <w:rPr>
          <w:sz w:val="24"/>
          <w:szCs w:val="24"/>
        </w:rPr>
        <w:t>«</w:t>
      </w:r>
      <w:proofErr w:type="spellStart"/>
      <w:r w:rsidRPr="00DE2EFD">
        <w:rPr>
          <w:sz w:val="24"/>
          <w:szCs w:val="24"/>
          <w:lang w:val="en-US"/>
        </w:rPr>
        <w:t>Коромысла</w:t>
      </w:r>
      <w:proofErr w:type="spellEnd"/>
      <w:r w:rsidRPr="00DE2EFD">
        <w:rPr>
          <w:sz w:val="24"/>
          <w:szCs w:val="24"/>
          <w:lang w:val="en-US"/>
        </w:rPr>
        <w:t xml:space="preserve"> </w:t>
      </w:r>
      <w:proofErr w:type="spellStart"/>
      <w:r w:rsidRPr="00DE2EFD">
        <w:rPr>
          <w:sz w:val="24"/>
          <w:szCs w:val="24"/>
          <w:lang w:val="en-US"/>
        </w:rPr>
        <w:t>универсальные</w:t>
      </w:r>
      <w:proofErr w:type="spellEnd"/>
      <w:r w:rsidR="00B3276C" w:rsidRPr="00B3276C">
        <w:rPr>
          <w:sz w:val="24"/>
          <w:szCs w:val="24"/>
        </w:rPr>
        <w:t>»</w:t>
      </w:r>
      <w:r w:rsidR="001B50B7">
        <w:rPr>
          <w:sz w:val="24"/>
          <w:szCs w:val="24"/>
        </w:rPr>
        <w:t>;</w:t>
      </w:r>
    </w:p>
    <w:p w14:paraId="510530B6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510530B7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510530B8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10530B9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510530BA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10530BB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510530BC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510530BD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510530BE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1B50B7">
        <w:rPr>
          <w:szCs w:val="24"/>
        </w:rPr>
        <w:t>постав</w:t>
      </w:r>
      <w:r w:rsidR="00446A53" w:rsidRPr="0052681C">
        <w:rPr>
          <w:szCs w:val="24"/>
        </w:rPr>
        <w:t>ки</w:t>
      </w:r>
      <w:r w:rsidR="00F92D7E" w:rsidRPr="0052681C">
        <w:rPr>
          <w:szCs w:val="24"/>
        </w:rPr>
        <w:t>.</w:t>
      </w:r>
    </w:p>
    <w:p w14:paraId="510530BF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10530C0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510530C1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1B50B7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10530C2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10530C3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510530C4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510530C5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10530C6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510530C7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10530C8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510530C9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10530CA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510530CB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510530CC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510530CD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510530CE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510530CF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10530D0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10530D1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510530D2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0530D3" w14:textId="77777777" w:rsidR="001D6900" w:rsidRPr="0052681C" w:rsidRDefault="001D6900" w:rsidP="00451C4D">
      <w:pPr>
        <w:rPr>
          <w:sz w:val="26"/>
          <w:szCs w:val="26"/>
        </w:rPr>
      </w:pPr>
    </w:p>
    <w:p w14:paraId="510530D4" w14:textId="77777777" w:rsidR="004A2665" w:rsidRPr="0052681C" w:rsidRDefault="004A2665" w:rsidP="00451C4D">
      <w:pPr>
        <w:rPr>
          <w:sz w:val="26"/>
          <w:szCs w:val="26"/>
        </w:rPr>
      </w:pPr>
    </w:p>
    <w:p w14:paraId="510530D5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10530D6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510530D7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4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0530DE" w14:textId="77777777" w:rsidR="005620BF" w:rsidRDefault="005620BF">
      <w:r>
        <w:separator/>
      </w:r>
    </w:p>
  </w:endnote>
  <w:endnote w:type="continuationSeparator" w:id="0">
    <w:p w14:paraId="510530DF" w14:textId="77777777" w:rsidR="005620BF" w:rsidRDefault="00562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0530DC" w14:textId="77777777" w:rsidR="005620BF" w:rsidRDefault="005620BF">
      <w:r>
        <w:separator/>
      </w:r>
    </w:p>
  </w:footnote>
  <w:footnote w:type="continuationSeparator" w:id="0">
    <w:p w14:paraId="510530DD" w14:textId="77777777" w:rsidR="005620BF" w:rsidRDefault="005620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0530E0" w14:textId="77777777" w:rsidR="00AD7048" w:rsidRDefault="00AE03E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10530E1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C6E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5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202F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4A9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50B7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4C6E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0B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0AD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1FE1"/>
    <w:rsid w:val="00773399"/>
    <w:rsid w:val="00773CF8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4C6A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8F79EC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48A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03E3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76C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85C"/>
    <w:rsid w:val="00BA0A43"/>
    <w:rsid w:val="00BA0DE5"/>
    <w:rsid w:val="00BA19D6"/>
    <w:rsid w:val="00BA1FDC"/>
    <w:rsid w:val="00BA2631"/>
    <w:rsid w:val="00BA54E3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212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2EFD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13E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3FBB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689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0E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0530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C5A356-DFFD-41FC-9A2F-F43C48BBC5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836E21-F40C-4AAD-ADFD-7BE05530D0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1BB328-73B8-44F2-ACD3-A96FE7F056D9}">
  <ds:schemaRefs>
    <ds:schemaRef ds:uri="http://purl.org/dc/dcmitype/"/>
    <ds:schemaRef ds:uri="http://schemas.openxmlformats.org/package/2006/metadata/core-properties"/>
    <ds:schemaRef ds:uri="http://schemas.microsoft.com/sharepoint/v3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purl.org/dc/terms/"/>
    <ds:schemaRef ds:uri="aeb3e8e0-784a-4348-b8a9-74d788c4fa59"/>
    <ds:schemaRef ds:uri="http://www.w3.org/XML/1998/namespace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ABCB965-A041-46EB-B3F5-930ABE0F1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</TotalTime>
  <Pages>4</Pages>
  <Words>1173</Words>
  <Characters>6690</Characters>
  <Application>Microsoft Office Word</Application>
  <DocSecurity>4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Кренев Андрей Анатольевич</cp:lastModifiedBy>
  <cp:revision>2</cp:revision>
  <cp:lastPrinted>2010-09-30T14:29:00Z</cp:lastPrinted>
  <dcterms:created xsi:type="dcterms:W3CDTF">2015-10-09T08:43:00Z</dcterms:created>
  <dcterms:modified xsi:type="dcterms:W3CDTF">2015-10-09T08:43:00Z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